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Kilmarnock and Loudoun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Kilmarnock and Loudoun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Kilmarnock and Loudoun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Kilmarnock and Loudoun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Kilmarnock and Loudoun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Kilmarnock and Loudoun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Kilmarnock and Loudoun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Kilmarnock and Loudoun is estimated to be </w:t>
      </w:r>
      <w:r w:rsidRPr="00773DF7">
        <w:rPr>
          <w:rFonts w:ascii="Libre Franklin Light" w:eastAsia="Times New Roman" w:hAnsi="Libre Franklin Light" w:cs="Calibri Light"/>
          <w:b/>
          <w:bCs/>
          <w:color w:val="C45911" w:themeColor="accent2" w:themeShade="BF"/>
        </w:rPr>
        <w:t xml:space="preserve">£1,641,341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Kilmarnock and Loudoun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Kilmarnock and Loudoun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Kilmarnock and Loudoun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Kilmarnock and Loudoun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ilmarnock and Loudou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Kilmarnock and Loudoun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ilmarnock and Loudou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Kilmarnock and Loudoun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Kilmarnock and Loudoun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ilmarnock and Loudou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Kilmarnock and Loudoun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13.5%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Kilmarnock and Loudoun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Kilmarnock and Loudoun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76.9%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Kilmarnock and Loudoun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Kilmarnock and Loudoun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Kilmarnock and Loudoun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£1,641,341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Kilmarnock and Loudoun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£26,735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£552,890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£39,607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£11,139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£20,422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£990,548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£1,641,341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Kilmarnock and Loudoun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Kilmarnock and Loudoun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Kilmarnock and Loudoun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Kilmarnock and Loudoun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Kilmarnock and Loudoun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Kilmarnock and Loudoun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Kilmarnock and Loudoun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Kilmarnock and Loudoun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17.6%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Kilmarnock and Loudoun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Kilmarnock and Loudoun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Kilmarnock and Loudoun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Kilmarnock and Loudoun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3C9335B-3029-49B7-940B-F36B7689408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